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C899" w14:textId="77777777" w:rsidR="00950747" w:rsidRPr="00184CE7" w:rsidRDefault="00997F14" w:rsidP="00950747">
      <w:pPr>
        <w:pStyle w:val="Tytu"/>
        <w:jc w:val="right"/>
        <w:rPr>
          <w:b w:val="0"/>
          <w:bCs w:val="0"/>
          <w:sz w:val="20"/>
          <w:szCs w:val="20"/>
        </w:rPr>
      </w:pPr>
      <w:r>
        <w:t xml:space="preserve">   </w:t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CD6897">
        <w:tab/>
      </w:r>
      <w:r w:rsidR="00D8678B" w:rsidRPr="00184CE7">
        <w:rPr>
          <w:b w:val="0"/>
          <w:bCs w:val="0"/>
          <w:sz w:val="20"/>
          <w:szCs w:val="20"/>
        </w:rPr>
        <w:t xml:space="preserve">Załącznik nr </w:t>
      </w:r>
      <w:r w:rsidR="006F31E2" w:rsidRPr="00184CE7">
        <w:rPr>
          <w:b w:val="0"/>
          <w:bCs w:val="0"/>
          <w:sz w:val="20"/>
          <w:szCs w:val="20"/>
        </w:rPr>
        <w:t>1.5</w:t>
      </w:r>
      <w:r w:rsidR="00D8678B" w:rsidRPr="00184CE7">
        <w:rPr>
          <w:b w:val="0"/>
          <w:bCs w:val="0"/>
          <w:sz w:val="20"/>
          <w:szCs w:val="20"/>
        </w:rPr>
        <w:t xml:space="preserve"> do Zarządzenia</w:t>
      </w:r>
      <w:r w:rsidR="002A22BF" w:rsidRPr="00184CE7">
        <w:rPr>
          <w:b w:val="0"/>
          <w:bCs w:val="0"/>
          <w:sz w:val="20"/>
          <w:szCs w:val="20"/>
        </w:rPr>
        <w:t xml:space="preserve"> Rektora UR </w:t>
      </w:r>
    </w:p>
    <w:p w14:paraId="316042F2" w14:textId="459BD661" w:rsidR="006E5D65" w:rsidRPr="00950747" w:rsidRDefault="00CD6897" w:rsidP="00950747">
      <w:pPr>
        <w:pStyle w:val="Tytu"/>
        <w:jc w:val="right"/>
        <w:rPr>
          <w:b w:val="0"/>
          <w:bCs w:val="0"/>
        </w:rPr>
      </w:pPr>
      <w:r w:rsidRPr="00184CE7">
        <w:rPr>
          <w:b w:val="0"/>
          <w:bCs w:val="0"/>
          <w:sz w:val="20"/>
          <w:szCs w:val="20"/>
        </w:rPr>
        <w:t xml:space="preserve"> </w:t>
      </w:r>
      <w:r w:rsidR="008F0AF8">
        <w:rPr>
          <w:b w:val="0"/>
          <w:bCs w:val="0"/>
          <w:sz w:val="20"/>
          <w:szCs w:val="20"/>
        </w:rPr>
        <w:t>Nr 7/2023</w:t>
      </w:r>
    </w:p>
    <w:p w14:paraId="54F500E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30603A" w14:textId="2DEEE25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87C88">
        <w:rPr>
          <w:rFonts w:ascii="Corbel" w:hAnsi="Corbel"/>
          <w:i/>
          <w:smallCaps/>
          <w:sz w:val="24"/>
          <w:szCs w:val="24"/>
        </w:rPr>
        <w:t xml:space="preserve"> </w:t>
      </w:r>
      <w:r w:rsidR="008F0AF8">
        <w:rPr>
          <w:rFonts w:ascii="Corbel" w:hAnsi="Corbel"/>
          <w:i/>
          <w:smallCaps/>
          <w:sz w:val="24"/>
          <w:szCs w:val="24"/>
        </w:rPr>
        <w:t>2023-2028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8E887C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ACEC87" w14:textId="00C06D9D" w:rsidR="00445970" w:rsidRPr="00EA4832" w:rsidRDefault="00E87C8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2D4E78">
        <w:rPr>
          <w:rFonts w:ascii="Corbel" w:hAnsi="Corbel"/>
          <w:sz w:val="20"/>
          <w:szCs w:val="20"/>
        </w:rPr>
        <w:t xml:space="preserve"> </w:t>
      </w:r>
      <w:r w:rsidR="0065494D">
        <w:rPr>
          <w:rFonts w:ascii="Corbel" w:hAnsi="Corbel"/>
          <w:sz w:val="20"/>
          <w:szCs w:val="20"/>
        </w:rPr>
        <w:t>202</w:t>
      </w:r>
      <w:r w:rsidR="008F0AF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</w:t>
      </w:r>
      <w:r w:rsidR="0065494D">
        <w:rPr>
          <w:rFonts w:ascii="Corbel" w:hAnsi="Corbel"/>
          <w:sz w:val="20"/>
          <w:szCs w:val="20"/>
        </w:rPr>
        <w:t>2</w:t>
      </w:r>
      <w:r w:rsidR="008F0AF8">
        <w:rPr>
          <w:rFonts w:ascii="Corbel" w:hAnsi="Corbel"/>
          <w:sz w:val="20"/>
          <w:szCs w:val="20"/>
        </w:rPr>
        <w:t>8</w:t>
      </w:r>
    </w:p>
    <w:p w14:paraId="23FAC2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CF8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2A4C477" w14:textId="77777777" w:rsidTr="00B819C8">
        <w:tc>
          <w:tcPr>
            <w:tcW w:w="2694" w:type="dxa"/>
            <w:vAlign w:val="center"/>
          </w:tcPr>
          <w:p w14:paraId="1A9B3A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32A9B1" w14:textId="77777777" w:rsidR="0085747A" w:rsidRPr="009C54AE" w:rsidRDefault="00787D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</w:t>
            </w:r>
            <w:r w:rsidR="000A547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 xml:space="preserve"> programów pracy w przedszkolu</w:t>
            </w:r>
          </w:p>
        </w:tc>
      </w:tr>
      <w:tr w:rsidR="0085747A" w:rsidRPr="009C54AE" w14:paraId="6C66637A" w14:textId="77777777" w:rsidTr="00B819C8">
        <w:tc>
          <w:tcPr>
            <w:tcW w:w="2694" w:type="dxa"/>
            <w:vAlign w:val="center"/>
          </w:tcPr>
          <w:p w14:paraId="4611E8E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1312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616871D" w14:textId="77777777" w:rsidTr="00B819C8">
        <w:tc>
          <w:tcPr>
            <w:tcW w:w="2694" w:type="dxa"/>
            <w:vAlign w:val="center"/>
          </w:tcPr>
          <w:p w14:paraId="2F032A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8C8D54" w14:textId="77777777" w:rsidR="0085747A" w:rsidRPr="009C54AE" w:rsidRDefault="0086697F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FB375B7" w14:textId="77777777" w:rsidTr="00B819C8">
        <w:tc>
          <w:tcPr>
            <w:tcW w:w="2694" w:type="dxa"/>
            <w:vAlign w:val="center"/>
          </w:tcPr>
          <w:p w14:paraId="394A3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D9AC4A" w14:textId="77777777" w:rsidR="0085747A" w:rsidRPr="009C54AE" w:rsidRDefault="008669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25E570" w14:textId="77777777" w:rsidTr="00B819C8">
        <w:tc>
          <w:tcPr>
            <w:tcW w:w="2694" w:type="dxa"/>
            <w:vAlign w:val="center"/>
          </w:tcPr>
          <w:p w14:paraId="12B7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0501E1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65494D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EEC4BC0" w14:textId="77777777" w:rsidTr="00B819C8">
        <w:tc>
          <w:tcPr>
            <w:tcW w:w="2694" w:type="dxa"/>
            <w:vAlign w:val="center"/>
          </w:tcPr>
          <w:p w14:paraId="2CDFC53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DAC6B" w14:textId="77777777" w:rsidR="0085747A" w:rsidRPr="009C54AE" w:rsidRDefault="0065494D" w:rsidP="00E87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5062E1BA" w14:textId="77777777" w:rsidTr="00B819C8">
        <w:tc>
          <w:tcPr>
            <w:tcW w:w="2694" w:type="dxa"/>
            <w:vAlign w:val="center"/>
          </w:tcPr>
          <w:p w14:paraId="4A22FE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AA183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891876" w14:textId="77777777" w:rsidTr="00B819C8">
        <w:tc>
          <w:tcPr>
            <w:tcW w:w="2694" w:type="dxa"/>
            <w:vAlign w:val="center"/>
          </w:tcPr>
          <w:p w14:paraId="7C7A6C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D7C5E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CC467B" w14:textId="77777777" w:rsidTr="00B819C8">
        <w:tc>
          <w:tcPr>
            <w:tcW w:w="2694" w:type="dxa"/>
            <w:vAlign w:val="center"/>
          </w:tcPr>
          <w:p w14:paraId="4F7C39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B73DD7" w14:textId="77777777" w:rsidR="0085747A" w:rsidRPr="009C54AE" w:rsidRDefault="00E87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 i 10</w:t>
            </w:r>
          </w:p>
        </w:tc>
      </w:tr>
      <w:tr w:rsidR="0085747A" w:rsidRPr="009C54AE" w14:paraId="6ADEFB50" w14:textId="77777777" w:rsidTr="00B819C8">
        <w:tc>
          <w:tcPr>
            <w:tcW w:w="2694" w:type="dxa"/>
            <w:vAlign w:val="center"/>
          </w:tcPr>
          <w:p w14:paraId="0AB8D3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011FD" w14:textId="77777777" w:rsidR="0085747A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82DF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57E8FBCF" w14:textId="77777777" w:rsidTr="00B819C8">
        <w:tc>
          <w:tcPr>
            <w:tcW w:w="2694" w:type="dxa"/>
            <w:vAlign w:val="center"/>
          </w:tcPr>
          <w:p w14:paraId="075C15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A5A648" w14:textId="77777777" w:rsidR="00923D7D" w:rsidRPr="009C54AE" w:rsidRDefault="008E41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71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0900BEE" w14:textId="77777777" w:rsidTr="00B819C8">
        <w:tc>
          <w:tcPr>
            <w:tcW w:w="2694" w:type="dxa"/>
            <w:vAlign w:val="center"/>
          </w:tcPr>
          <w:p w14:paraId="2011248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B2C082" w14:textId="77777777" w:rsidR="0085747A" w:rsidRPr="009C54AE" w:rsidRDefault="00F717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Kiełb </w:t>
            </w:r>
            <w:r w:rsidR="00C804C7">
              <w:rPr>
                <w:rFonts w:ascii="Corbel" w:hAnsi="Corbel"/>
                <w:b w:val="0"/>
                <w:sz w:val="24"/>
                <w:szCs w:val="24"/>
              </w:rPr>
              <w:t>Małgorzata</w:t>
            </w:r>
          </w:p>
        </w:tc>
      </w:tr>
      <w:tr w:rsidR="0085747A" w:rsidRPr="009C54AE" w14:paraId="0017BFB3" w14:textId="77777777" w:rsidTr="00B819C8">
        <w:tc>
          <w:tcPr>
            <w:tcW w:w="2694" w:type="dxa"/>
            <w:vAlign w:val="center"/>
          </w:tcPr>
          <w:p w14:paraId="31264E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A32D90" w14:textId="77777777" w:rsidR="0085747A" w:rsidRPr="009C54AE" w:rsidRDefault="009154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2A21F1B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428D5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3678D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609E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9FA5D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E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2521F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6C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4E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B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7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CF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B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8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6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B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0F495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28B" w14:textId="77777777" w:rsidR="00015B8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496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4C29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7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B1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1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5C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2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0E7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C4B" w14:textId="77777777" w:rsidR="00015B8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1CCC7FD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6E" w14:textId="77777777" w:rsidR="0030395F" w:rsidRPr="009C54AE" w:rsidRDefault="00E87C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0A65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7757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CB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8E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FA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390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4A1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22AF" w14:textId="77777777" w:rsidR="0030395F" w:rsidRPr="009C54AE" w:rsidRDefault="001E55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516D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E0581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9FAA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5A8D37" w14:textId="77777777" w:rsidR="0085747A" w:rsidRPr="009C54AE" w:rsidRDefault="001E55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- </w:t>
      </w:r>
      <w:r w:rsidR="00C8327D"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E83A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8C07F" w14:textId="798AE870" w:rsidR="009C54AE" w:rsidRDefault="00E22FBC" w:rsidP="1ED134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ED134B3">
        <w:rPr>
          <w:rFonts w:ascii="Corbel" w:hAnsi="Corbel"/>
          <w:smallCaps w:val="0"/>
        </w:rPr>
        <w:t xml:space="preserve">1.3 </w:t>
      </w:r>
      <w:r>
        <w:tab/>
      </w:r>
      <w:r w:rsidRPr="1ED134B3">
        <w:rPr>
          <w:rFonts w:ascii="Corbel" w:hAnsi="Corbel"/>
          <w:smallCaps w:val="0"/>
        </w:rPr>
        <w:t>For</w:t>
      </w:r>
      <w:r w:rsidR="00445970" w:rsidRPr="1ED134B3">
        <w:rPr>
          <w:rFonts w:ascii="Corbel" w:hAnsi="Corbel"/>
          <w:smallCaps w:val="0"/>
        </w:rPr>
        <w:t xml:space="preserve">ma zaliczenia przedmiotu </w:t>
      </w:r>
      <w:r w:rsidRPr="1ED134B3">
        <w:rPr>
          <w:rFonts w:ascii="Corbel" w:hAnsi="Corbel"/>
          <w:smallCaps w:val="0"/>
        </w:rPr>
        <w:t xml:space="preserve">(z toku) </w:t>
      </w:r>
      <w:r w:rsidR="001E5508" w:rsidRPr="1ED134B3">
        <w:rPr>
          <w:rFonts w:ascii="Corbel" w:hAnsi="Corbel"/>
          <w:b w:val="0"/>
          <w:smallCaps w:val="0"/>
        </w:rPr>
        <w:t>(egzamin, zaliczenie z oceną)</w:t>
      </w:r>
    </w:p>
    <w:p w14:paraId="179DC85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1B835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C18731" w14:textId="77777777" w:rsidTr="1ED134B3">
        <w:tc>
          <w:tcPr>
            <w:tcW w:w="9670" w:type="dxa"/>
          </w:tcPr>
          <w:p w14:paraId="098AF40F" w14:textId="00D4E31B" w:rsidR="0085747A" w:rsidRPr="009C54AE" w:rsidRDefault="00E37DD1" w:rsidP="1ED134B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ED134B3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7388FBC7" w14:textId="1E1A267E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>. cele, efekty uczenia się, treści Programowe i stosowane metody Dydaktyczne</w:t>
      </w:r>
    </w:p>
    <w:p w14:paraId="1CD7037B" w14:textId="1B7AA2AD" w:rsidR="00153C41" w:rsidRDefault="497667EB" w:rsidP="1ED134B3">
      <w:pPr>
        <w:spacing w:after="0"/>
        <w:ind w:left="360"/>
        <w:jc w:val="both"/>
      </w:pPr>
      <w:r w:rsidRPr="1ED134B3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37A7D57F" w14:textId="7F7BC72D" w:rsidR="00153C41" w:rsidRDefault="497667EB" w:rsidP="1ED134B3">
      <w:pPr>
        <w:spacing w:after="0"/>
        <w:ind w:left="360"/>
        <w:jc w:val="both"/>
      </w:pPr>
      <w:r w:rsidRPr="1ED134B3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1"/>
        <w:gridCol w:w="8819"/>
      </w:tblGrid>
      <w:tr w:rsidR="1ED134B3" w14:paraId="76D2E28A" w14:textId="77777777" w:rsidTr="1ED134B3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C9C264" w14:textId="1FAE6151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28B30" w14:textId="09D99E4F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1ED134B3" w14:paraId="71F227EF" w14:textId="77777777" w:rsidTr="1ED134B3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54CFE1" w14:textId="03BEA3FD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52FE6" w14:textId="09454057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1ED134B3" w14:paraId="2C741855" w14:textId="77777777" w:rsidTr="1ED134B3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9CD477" w14:textId="21A1810A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F61CF" w14:textId="00A314B0" w:rsidR="1ED134B3" w:rsidRDefault="1ED134B3" w:rsidP="1ED134B3">
            <w:pPr>
              <w:spacing w:before="40" w:after="4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46E9921D" w14:textId="749E572C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636D33F9" w14:textId="6450553A" w:rsidR="00153C41" w:rsidRDefault="497667EB" w:rsidP="1ED134B3">
      <w:pPr>
        <w:spacing w:after="0"/>
        <w:ind w:left="426"/>
      </w:pPr>
      <w:r w:rsidRPr="1ED134B3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ED134B3">
        <w:rPr>
          <w:rFonts w:ascii="Corbel" w:eastAsia="Corbel" w:hAnsi="Corbel" w:cs="Corbel"/>
          <w:sz w:val="24"/>
          <w:szCs w:val="24"/>
        </w:rPr>
        <w:t xml:space="preserve"> </w:t>
      </w:r>
    </w:p>
    <w:p w14:paraId="6C15C2B8" w14:textId="2EA13594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01"/>
        <w:gridCol w:w="6096"/>
        <w:gridCol w:w="1950"/>
      </w:tblGrid>
      <w:tr w:rsidR="1ED134B3" w14:paraId="70DEE6A9" w14:textId="77777777" w:rsidTr="1ED134B3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D0C39" w14:textId="77920730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2E6DAA" w14:textId="1695CB18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193D6D" w14:textId="6FD6E586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1ED134B3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ED134B3" w14:paraId="4F603F2A" w14:textId="77777777" w:rsidTr="1ED134B3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5550E4" w14:textId="584061F0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875E35" w14:textId="5170FCD4" w:rsidR="1ED134B3" w:rsidRPr="003A4E42" w:rsidRDefault="1ED134B3" w:rsidP="1ED134B3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58D0EDB6" w14:textId="0488DA9C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0C97F5C6" w14:textId="02BA3898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A4E42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12F9B" w14:textId="757CFE15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40FBF31E" w14:textId="265D712D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1ED134B3" w14:paraId="529B6668" w14:textId="77777777" w:rsidTr="1ED134B3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C0BD2C" w14:textId="5A50D085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C9B0E0" w14:textId="5C714D75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 przedszkolnej i wczesnoszkolnej;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1AABD" w14:textId="00B47C7B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1ED134B3" w14:paraId="6C00B32C" w14:textId="77777777" w:rsidTr="1ED134B3">
        <w:trPr>
          <w:trHeight w:val="51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AC42F3" w14:textId="74FFB889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0458E6" w14:textId="56D74CE2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C. U. 2.  </w:t>
            </w:r>
            <w:r w:rsidRPr="003A4E42">
              <w:rPr>
                <w:rFonts w:ascii="Corbel" w:eastAsia="Corbel" w:hAnsi="Corbel" w:cs="Corbel"/>
                <w:sz w:val="24"/>
                <w:szCs w:val="24"/>
              </w:rPr>
              <w:t xml:space="preserve">w </w:t>
            </w:r>
            <w:r w:rsidRPr="1ED134B3">
              <w:rPr>
                <w:rFonts w:ascii="Corbel" w:eastAsia="Corbel" w:hAnsi="Corbel" w:cs="Corbel"/>
                <w:sz w:val="24"/>
                <w:szCs w:val="24"/>
              </w:rPr>
              <w:t>sposób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6C2668" w14:textId="358A17E6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1ED134B3" w14:paraId="05C89C98" w14:textId="77777777" w:rsidTr="1ED134B3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49F170" w14:textId="182DEA91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8A1C1C" w14:textId="09AB23A0" w:rsidR="1ED134B3" w:rsidRDefault="1ED134B3" w:rsidP="1ED134B3">
            <w:pPr>
              <w:spacing w:after="0"/>
              <w:jc w:val="both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8D4348" w14:textId="3CC82C60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</w:tc>
      </w:tr>
    </w:tbl>
    <w:p w14:paraId="679C364F" w14:textId="29EF0072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07501EC" w14:textId="58228F96" w:rsidR="00153C41" w:rsidRDefault="497667EB" w:rsidP="1ED134B3">
      <w:pPr>
        <w:spacing w:after="0"/>
        <w:ind w:left="426"/>
        <w:jc w:val="both"/>
      </w:pPr>
      <w:r w:rsidRPr="1ED134B3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ED134B3">
        <w:rPr>
          <w:rFonts w:ascii="Corbel" w:eastAsia="Corbel" w:hAnsi="Corbel" w:cs="Corbel"/>
          <w:sz w:val="24"/>
          <w:szCs w:val="24"/>
        </w:rPr>
        <w:t xml:space="preserve">  </w:t>
      </w:r>
    </w:p>
    <w:p w14:paraId="663B8A2A" w14:textId="5C107F6D" w:rsidR="00153C41" w:rsidRDefault="497667EB" w:rsidP="1ED134B3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1ED134B3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507BD6D0" w14:textId="4CAFCD8B" w:rsidR="00153C41" w:rsidRDefault="00153C41" w:rsidP="1ED134B3">
      <w:pPr>
        <w:spacing w:after="120"/>
        <w:ind w:left="1080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0"/>
      </w:tblGrid>
      <w:tr w:rsidR="1ED134B3" w14:paraId="5E9FA6F7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84979B" w14:textId="40EE3A64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ED134B3" w14:paraId="768955E7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2B0934" w14:textId="48175BFF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1ED134B3" w14:paraId="66B66C9C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76948C" w14:textId="6BBDA1D4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1ED134B3" w14:paraId="1C07F428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F58585" w14:textId="508A28F0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1ED134B3" w14:paraId="0E95E55E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EDFD18" w14:textId="41CCFEDF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1ED134B3" w14:paraId="43786620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81DD1" w14:textId="34709CCF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1ED134B3" w14:paraId="0D8FB74B" w14:textId="77777777" w:rsidTr="1ED134B3">
        <w:trPr>
          <w:trHeight w:val="300"/>
        </w:trPr>
        <w:tc>
          <w:tcPr>
            <w:tcW w:w="9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1DB005" w14:textId="2130DD75" w:rsidR="1ED134B3" w:rsidRDefault="1ED134B3" w:rsidP="1ED134B3">
            <w:pPr>
              <w:spacing w:after="0"/>
              <w:ind w:left="-250" w:firstLine="25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Program a plan pracy.</w:t>
            </w:r>
          </w:p>
        </w:tc>
      </w:tr>
    </w:tbl>
    <w:p w14:paraId="59D871C5" w14:textId="0F6D326E" w:rsidR="00153C41" w:rsidRDefault="497667EB" w:rsidP="003A4E42">
      <w:pPr>
        <w:spacing w:after="0"/>
      </w:pPr>
      <w:r w:rsidRPr="1ED134B3">
        <w:rPr>
          <w:rFonts w:ascii="Corbel" w:eastAsia="Corbel" w:hAnsi="Corbel" w:cs="Corbel"/>
          <w:sz w:val="24"/>
          <w:szCs w:val="24"/>
        </w:rPr>
        <w:t xml:space="preserve">  </w:t>
      </w:r>
    </w:p>
    <w:p w14:paraId="513E18FE" w14:textId="0C6AC843" w:rsidR="00153C41" w:rsidRDefault="497667EB" w:rsidP="1ED134B3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1ED134B3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5DC248CC" w14:textId="4771B7E9" w:rsidR="00153C41" w:rsidRDefault="497667EB" w:rsidP="1ED134B3">
      <w:pPr>
        <w:spacing w:after="0"/>
        <w:ind w:left="720"/>
      </w:pPr>
      <w:r w:rsidRPr="1ED134B3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3"/>
      </w:tblGrid>
      <w:tr w:rsidR="1ED134B3" w14:paraId="660AF1B8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D4B9EC" w14:textId="384A2DC2" w:rsidR="1ED134B3" w:rsidRDefault="1ED134B3" w:rsidP="1ED134B3">
            <w:pPr>
              <w:spacing w:after="0"/>
              <w:ind w:left="708" w:hanging="708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ED134B3" w14:paraId="57E4FC75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84FD16" w14:textId="3B50DD4B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1ED134B3" w14:paraId="70027304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EDF01" w14:textId="6802CE36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1ED134B3" w14:paraId="3D9B9BF5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CE1C8" w14:textId="574D32CD" w:rsidR="1ED134B3" w:rsidRDefault="1ED134B3" w:rsidP="1ED134B3">
            <w:pPr>
              <w:spacing w:after="0"/>
              <w:jc w:val="both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</w:p>
          <w:p w14:paraId="20B3867B" w14:textId="78045ECB" w:rsidR="1ED134B3" w:rsidRDefault="1ED134B3" w:rsidP="1ED134B3">
            <w:pPr>
              <w:spacing w:after="0"/>
              <w:jc w:val="both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- cele i działania edukacyjne, wynikające z nich zadania </w:t>
            </w:r>
          </w:p>
          <w:p w14:paraId="2D947F79" w14:textId="3260A14B" w:rsidR="1ED134B3" w:rsidRDefault="1ED134B3" w:rsidP="1ED134B3">
            <w:pPr>
              <w:spacing w:after="0"/>
              <w:jc w:val="both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1ED134B3" w14:paraId="2D9A1340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5A67F" w14:textId="3DA26D16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 </w:t>
            </w:r>
          </w:p>
          <w:p w14:paraId="5FEB1337" w14:textId="3090ADD6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1ED134B3" w14:paraId="2AEEDB82" w14:textId="77777777" w:rsidTr="1ED134B3">
        <w:trPr>
          <w:trHeight w:val="300"/>
        </w:trPr>
        <w:tc>
          <w:tcPr>
            <w:tcW w:w="9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8B1898" w14:textId="2874A9FA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56612DFE" w14:textId="4D16673E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6385267" w14:textId="6E491DB8" w:rsidR="00153C41" w:rsidRPr="003A4E42" w:rsidRDefault="497667EB" w:rsidP="1ED134B3">
      <w:pPr>
        <w:spacing w:after="0"/>
        <w:ind w:left="426"/>
        <w:rPr>
          <w:rFonts w:ascii="Corbel" w:eastAsia="Corbel" w:hAnsi="Corbel" w:cs="Corbel"/>
          <w:b/>
          <w:bCs/>
          <w:sz w:val="24"/>
          <w:szCs w:val="24"/>
        </w:rPr>
      </w:pPr>
      <w:r w:rsidRPr="003A4E42">
        <w:rPr>
          <w:rFonts w:ascii="Corbel" w:eastAsia="Corbel" w:hAnsi="Corbel" w:cs="Corbel"/>
          <w:b/>
          <w:bCs/>
          <w:sz w:val="24"/>
          <w:szCs w:val="24"/>
        </w:rPr>
        <w:t xml:space="preserve">3.4 Metody dydaktyczne </w:t>
      </w:r>
    </w:p>
    <w:p w14:paraId="6ADDB55E" w14:textId="09D732D8" w:rsidR="00153C41" w:rsidRPr="003A4E42" w:rsidRDefault="497667EB" w:rsidP="1ED134B3">
      <w:pPr>
        <w:tabs>
          <w:tab w:val="left" w:pos="284"/>
        </w:tabs>
        <w:spacing w:after="0"/>
        <w:rPr>
          <w:rFonts w:ascii="Corbel" w:eastAsia="Corbel" w:hAnsi="Corbel" w:cs="Corbel"/>
          <w:sz w:val="24"/>
          <w:szCs w:val="24"/>
        </w:rPr>
      </w:pPr>
      <w:r w:rsidRPr="003A4E42">
        <w:rPr>
          <w:rFonts w:ascii="Corbel" w:eastAsia="Corbel" w:hAnsi="Corbel" w:cs="Corbel"/>
          <w:sz w:val="24"/>
          <w:szCs w:val="24"/>
        </w:rPr>
        <w:t>Wykład z prezentacją multimedialną, ćwiczenia: metoda zajęć praktycznych,  analiza tekstów, w tym podstawy programowej edukacji przedszkolnej</w:t>
      </w:r>
    </w:p>
    <w:p w14:paraId="73A502C7" w14:textId="1C93BB50" w:rsidR="00153C41" w:rsidRPr="003A4E42" w:rsidRDefault="497667EB" w:rsidP="1ED134B3">
      <w:pPr>
        <w:tabs>
          <w:tab w:val="left" w:pos="284"/>
        </w:tabs>
        <w:spacing w:after="0"/>
        <w:rPr>
          <w:rFonts w:ascii="Corbel" w:eastAsia="Corbel" w:hAnsi="Corbel" w:cs="Corbel"/>
          <w:sz w:val="24"/>
          <w:szCs w:val="24"/>
        </w:rPr>
      </w:pPr>
      <w:r w:rsidRPr="003A4E42">
        <w:rPr>
          <w:rFonts w:ascii="Corbel" w:eastAsia="Corbel" w:hAnsi="Corbel" w:cs="Corbel"/>
          <w:sz w:val="24"/>
          <w:szCs w:val="24"/>
        </w:rPr>
        <w:t xml:space="preserve"> </w:t>
      </w:r>
    </w:p>
    <w:p w14:paraId="19B2508D" w14:textId="421621C0" w:rsidR="00153C41" w:rsidRDefault="497667EB" w:rsidP="1ED134B3">
      <w:pPr>
        <w:tabs>
          <w:tab w:val="left" w:pos="284"/>
        </w:tabs>
        <w:spacing w:after="0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5DB43788" w14:textId="5B916FB5" w:rsidR="00153C41" w:rsidRDefault="497667EB" w:rsidP="1ED134B3">
      <w:pPr>
        <w:tabs>
          <w:tab w:val="left" w:pos="284"/>
        </w:tabs>
        <w:spacing w:after="0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1D33E3E" w14:textId="49941C6C" w:rsidR="00153C41" w:rsidRDefault="497667EB" w:rsidP="1ED134B3">
      <w:pPr>
        <w:spacing w:after="0"/>
        <w:ind w:left="426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DB18876" w14:textId="486AA5C6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5"/>
        <w:gridCol w:w="5528"/>
        <w:gridCol w:w="2270"/>
      </w:tblGrid>
      <w:tr w:rsidR="1ED134B3" w14:paraId="4E8C1438" w14:textId="77777777" w:rsidTr="1ED134B3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3A7D84" w14:textId="3591B0C4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BA3557" w14:textId="2B85CB49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się</w:t>
            </w:r>
          </w:p>
          <w:p w14:paraId="59B224E1" w14:textId="4225B0CE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A774DD" w14:textId="6CB6F62A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779798B9" w14:textId="2B663261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1ED134B3" w14:paraId="73E43DE4" w14:textId="77777777" w:rsidTr="1ED134B3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C7795B" w14:textId="75B70403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A2E5BE" w14:textId="5DB1C490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778C53" w14:textId="17F17B9D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ED134B3" w14:paraId="1388CCE4" w14:textId="77777777" w:rsidTr="1ED134B3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DE6046" w14:textId="67198057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00A45D" w14:textId="28693431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B1A852" w14:textId="7FE52859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ED134B3" w14:paraId="643A5F88" w14:textId="77777777" w:rsidTr="1ED134B3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D1D5A5" w14:textId="06BF5438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3C51F3" w14:textId="564073B6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0E57E" w14:textId="74726549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1ED134B3" w14:paraId="73ECF448" w14:textId="77777777" w:rsidTr="1ED134B3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B3B59D" w14:textId="54DAD390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5AC0E" w14:textId="7840A613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7FB040" w14:textId="3D2A0DC1" w:rsidR="1ED134B3" w:rsidRDefault="1ED134B3" w:rsidP="1ED134B3">
            <w:pPr>
              <w:spacing w:after="0"/>
              <w:jc w:val="center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1B7ECF0F" w14:textId="3B50E714" w:rsidR="00153C41" w:rsidRDefault="497667EB" w:rsidP="1ED134B3">
      <w:pPr>
        <w:spacing w:after="0"/>
      </w:pPr>
      <w:r w:rsidRPr="1ED134B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433E7A3" w14:textId="00261D74" w:rsidR="00153C41" w:rsidRDefault="497667EB" w:rsidP="1ED134B3">
      <w:pPr>
        <w:spacing w:after="0"/>
        <w:ind w:left="426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42F7B173" w14:textId="7E961B03" w:rsidR="00153C41" w:rsidRDefault="497667EB" w:rsidP="1ED134B3">
      <w:pPr>
        <w:spacing w:after="0"/>
        <w:ind w:left="426"/>
      </w:pPr>
      <w:r w:rsidRPr="1ED134B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ED134B3" w14:paraId="283017ED" w14:textId="77777777" w:rsidTr="1ED134B3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641FA1" w14:textId="44615096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A4E42">
              <w:rPr>
                <w:rFonts w:ascii="Corbel" w:eastAsia="Corbel" w:hAnsi="Corbel" w:cs="Corbel"/>
                <w:sz w:val="24"/>
                <w:szCs w:val="24"/>
              </w:rPr>
              <w:lastRenderedPageBreak/>
              <w:t>Wykład: Obecność (80%)</w:t>
            </w:r>
          </w:p>
          <w:p w14:paraId="4318D8E0" w14:textId="05471D9D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A4E42">
              <w:rPr>
                <w:rFonts w:ascii="Corbel" w:eastAsia="Corbel" w:hAnsi="Corbel" w:cs="Corbel"/>
                <w:sz w:val="24"/>
                <w:szCs w:val="24"/>
              </w:rPr>
              <w:t>Ćwiczenia: aktywny udział w zajęciach, pozytywna ocena z programu autorskiego.</w:t>
            </w:r>
          </w:p>
          <w:p w14:paraId="751F7027" w14:textId="15E3A546" w:rsidR="1ED134B3" w:rsidRPr="003A4E42" w:rsidRDefault="1ED134B3" w:rsidP="1ED134B3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3A4E4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01D2252" w14:textId="7BE0C3F8" w:rsidR="1ED134B3" w:rsidRDefault="1ED134B3" w:rsidP="1ED134B3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4E6FD14A" w14:textId="67DCA12C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8C5152D" w14:textId="53705DAE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23D3DD1" w14:textId="663CB320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01AA52B" w14:textId="6355629D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7C1CDB8" w14:textId="3B83AF82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11DEED66" w14:textId="7EF2D4F6" w:rsidR="1ED134B3" w:rsidRDefault="1ED134B3" w:rsidP="003A4E42">
            <w:pPr>
              <w:spacing w:after="0"/>
            </w:pPr>
            <w:r w:rsidRPr="1ED134B3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ECB4971" w14:textId="5F1D0F31" w:rsidR="00153C41" w:rsidRDefault="497667EB" w:rsidP="1ED134B3">
      <w:pPr>
        <w:spacing w:after="0"/>
      </w:pPr>
      <w:hyperlink r:id="rId12" w:anchor="_ftnref1">
        <w:r w:rsidRPr="1ED134B3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ED134B3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56C2EEE" w14:textId="0764B35D" w:rsidR="00153C41" w:rsidRDefault="00153C41" w:rsidP="1ED134B3">
      <w:pPr>
        <w:pStyle w:val="Punktygwne"/>
        <w:spacing w:before="0" w:after="0"/>
        <w:rPr>
          <w:rFonts w:ascii="Corbel" w:hAnsi="Corbel"/>
        </w:rPr>
      </w:pPr>
    </w:p>
    <w:p w14:paraId="32C3FB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835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5AA744B" w14:textId="77777777" w:rsidTr="1ED134B3">
        <w:tc>
          <w:tcPr>
            <w:tcW w:w="4962" w:type="dxa"/>
            <w:vAlign w:val="center"/>
          </w:tcPr>
          <w:p w14:paraId="0116D26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93518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CB64BB" w14:textId="77777777" w:rsidTr="1ED134B3">
        <w:tc>
          <w:tcPr>
            <w:tcW w:w="4962" w:type="dxa"/>
          </w:tcPr>
          <w:p w14:paraId="173C29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12EAEC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D795975" w14:textId="77777777" w:rsidTr="1ED134B3">
        <w:tc>
          <w:tcPr>
            <w:tcW w:w="4962" w:type="dxa"/>
          </w:tcPr>
          <w:p w14:paraId="0FE443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304692F" w14:textId="5BAC1DDD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ED134B3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1B441228" w14:textId="77777777" w:rsidR="00C61DC5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5508124" w14:textId="77777777" w:rsidTr="1ED134B3">
        <w:tc>
          <w:tcPr>
            <w:tcW w:w="4962" w:type="dxa"/>
          </w:tcPr>
          <w:p w14:paraId="5369979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E8B37A" w14:textId="77777777" w:rsidR="00C61DC5" w:rsidRPr="009C54AE" w:rsidRDefault="00C61DC5" w:rsidP="007558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755837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3A1754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9DBA58" w14:textId="77777777" w:rsidR="00CA5DDE" w:rsidRDefault="00CA5DDE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02B117" w14:textId="77777777" w:rsidR="00C61DC5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113</w:t>
            </w:r>
          </w:p>
        </w:tc>
      </w:tr>
      <w:tr w:rsidR="0085747A" w:rsidRPr="009C54AE" w14:paraId="21F4B87E" w14:textId="77777777" w:rsidTr="1ED134B3">
        <w:tc>
          <w:tcPr>
            <w:tcW w:w="4962" w:type="dxa"/>
          </w:tcPr>
          <w:p w14:paraId="3C772E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39F83B" w14:textId="77777777" w:rsidR="0085747A" w:rsidRPr="009C54AE" w:rsidRDefault="00C8327D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071FAC8D" w14:textId="77777777" w:rsidTr="1ED134B3">
        <w:tc>
          <w:tcPr>
            <w:tcW w:w="4962" w:type="dxa"/>
          </w:tcPr>
          <w:p w14:paraId="445671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3C9B54" w14:textId="77777777" w:rsidR="0085747A" w:rsidRPr="009C54AE" w:rsidRDefault="00E96FA5" w:rsidP="00CF1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52B58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E327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796D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869FB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B96952" w14:textId="77777777" w:rsidTr="0071620A">
        <w:trPr>
          <w:trHeight w:val="397"/>
        </w:trPr>
        <w:tc>
          <w:tcPr>
            <w:tcW w:w="3544" w:type="dxa"/>
          </w:tcPr>
          <w:p w14:paraId="74DD5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55415C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2D948407" w14:textId="77777777" w:rsidTr="0071620A">
        <w:trPr>
          <w:trHeight w:val="397"/>
        </w:trPr>
        <w:tc>
          <w:tcPr>
            <w:tcW w:w="3544" w:type="dxa"/>
          </w:tcPr>
          <w:p w14:paraId="5B0A55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712490" w14:textId="77777777" w:rsidR="0085747A" w:rsidRPr="009C54AE" w:rsidRDefault="009569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599C09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7EDFC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5B136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2429" w:rsidRPr="009C54AE" w14:paraId="0777D16D" w14:textId="77777777" w:rsidTr="0071620A">
        <w:trPr>
          <w:trHeight w:val="397"/>
        </w:trPr>
        <w:tc>
          <w:tcPr>
            <w:tcW w:w="7513" w:type="dxa"/>
          </w:tcPr>
          <w:p w14:paraId="3D0549C3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EB9FC6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czania. Warszawa 2000</w:t>
            </w:r>
          </w:p>
          <w:p w14:paraId="005D31EB" w14:textId="77777777" w:rsidR="00B32429" w:rsidRPr="0050096B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H- O programach prawie wszystko. Warszawa 1999</w:t>
            </w:r>
          </w:p>
          <w:p w14:paraId="1250C6B0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3FE2F7E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014D0FFA" w14:textId="77777777" w:rsidR="00B32429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046A9236" w14:textId="77777777" w:rsidR="00B32429" w:rsidRPr="009C54AE" w:rsidRDefault="00B32429" w:rsidP="00B3242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B32429" w:rsidRPr="009C54AE" w14:paraId="0CE4A13E" w14:textId="77777777" w:rsidTr="0071620A">
        <w:trPr>
          <w:trHeight w:val="397"/>
        </w:trPr>
        <w:tc>
          <w:tcPr>
            <w:tcW w:w="7513" w:type="dxa"/>
          </w:tcPr>
          <w:p w14:paraId="1AA9FD3A" w14:textId="77777777" w:rsidR="00B32429" w:rsidRDefault="00B32429" w:rsidP="00B324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645E3D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538010B9" w14:textId="77777777" w:rsidR="00B32429" w:rsidRPr="00BC3BC8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Program wychowania przedszkolnego. Kielce 2018</w:t>
            </w:r>
          </w:p>
          <w:p w14:paraId="730E6EF0" w14:textId="77777777" w:rsidR="00B32429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0BC2E886" w14:textId="77777777" w:rsidR="00B32429" w:rsidRPr="00DA3073" w:rsidRDefault="00B32429" w:rsidP="00B32429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4F5F0F8E" w14:textId="77777777" w:rsidR="00B32429" w:rsidRPr="00F76273" w:rsidRDefault="00B32429" w:rsidP="00B32429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0A75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D4A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9DC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81567" w14:textId="77777777" w:rsidR="00FA5B96" w:rsidRDefault="00FA5B96" w:rsidP="00C16ABF">
      <w:pPr>
        <w:spacing w:after="0" w:line="240" w:lineRule="auto"/>
      </w:pPr>
      <w:r>
        <w:separator/>
      </w:r>
    </w:p>
  </w:endnote>
  <w:endnote w:type="continuationSeparator" w:id="0">
    <w:p w14:paraId="4B0636F6" w14:textId="77777777" w:rsidR="00FA5B96" w:rsidRDefault="00FA5B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C68EB" w14:textId="77777777" w:rsidR="00FA5B96" w:rsidRDefault="00FA5B96" w:rsidP="00C16ABF">
      <w:pPr>
        <w:spacing w:after="0" w:line="240" w:lineRule="auto"/>
      </w:pPr>
      <w:r>
        <w:separator/>
      </w:r>
    </w:p>
  </w:footnote>
  <w:footnote w:type="continuationSeparator" w:id="0">
    <w:p w14:paraId="2FDA6102" w14:textId="77777777" w:rsidR="00FA5B96" w:rsidRDefault="00FA5B9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66D1E"/>
    <w:multiLevelType w:val="hybridMultilevel"/>
    <w:tmpl w:val="C922D45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9E6DF"/>
    <w:multiLevelType w:val="hybridMultilevel"/>
    <w:tmpl w:val="5956B5F8"/>
    <w:lvl w:ilvl="0" w:tplc="863C44D8">
      <w:start w:val="1"/>
      <w:numFmt w:val="upperLetter"/>
      <w:lvlText w:val="%1."/>
      <w:lvlJc w:val="left"/>
      <w:pPr>
        <w:ind w:left="720" w:hanging="360"/>
      </w:pPr>
    </w:lvl>
    <w:lvl w:ilvl="1" w:tplc="9C2810B8">
      <w:start w:val="1"/>
      <w:numFmt w:val="lowerLetter"/>
      <w:lvlText w:val="%2."/>
      <w:lvlJc w:val="left"/>
      <w:pPr>
        <w:ind w:left="1440" w:hanging="360"/>
      </w:pPr>
    </w:lvl>
    <w:lvl w:ilvl="2" w:tplc="DAB4AEC4">
      <w:start w:val="1"/>
      <w:numFmt w:val="lowerRoman"/>
      <w:lvlText w:val="%3."/>
      <w:lvlJc w:val="right"/>
      <w:pPr>
        <w:ind w:left="2160" w:hanging="180"/>
      </w:pPr>
    </w:lvl>
    <w:lvl w:ilvl="3" w:tplc="4B9058B2">
      <w:start w:val="1"/>
      <w:numFmt w:val="decimal"/>
      <w:lvlText w:val="%4."/>
      <w:lvlJc w:val="left"/>
      <w:pPr>
        <w:ind w:left="2880" w:hanging="360"/>
      </w:pPr>
    </w:lvl>
    <w:lvl w:ilvl="4" w:tplc="341458E8">
      <w:start w:val="1"/>
      <w:numFmt w:val="lowerLetter"/>
      <w:lvlText w:val="%5."/>
      <w:lvlJc w:val="left"/>
      <w:pPr>
        <w:ind w:left="3600" w:hanging="360"/>
      </w:pPr>
    </w:lvl>
    <w:lvl w:ilvl="5" w:tplc="0D9EDE1A">
      <w:start w:val="1"/>
      <w:numFmt w:val="lowerRoman"/>
      <w:lvlText w:val="%6."/>
      <w:lvlJc w:val="right"/>
      <w:pPr>
        <w:ind w:left="4320" w:hanging="180"/>
      </w:pPr>
    </w:lvl>
    <w:lvl w:ilvl="6" w:tplc="4CF81C52">
      <w:start w:val="1"/>
      <w:numFmt w:val="decimal"/>
      <w:lvlText w:val="%7."/>
      <w:lvlJc w:val="left"/>
      <w:pPr>
        <w:ind w:left="5040" w:hanging="360"/>
      </w:pPr>
    </w:lvl>
    <w:lvl w:ilvl="7" w:tplc="FAC03148">
      <w:start w:val="1"/>
      <w:numFmt w:val="lowerLetter"/>
      <w:lvlText w:val="%8."/>
      <w:lvlJc w:val="left"/>
      <w:pPr>
        <w:ind w:left="5760" w:hanging="360"/>
      </w:pPr>
    </w:lvl>
    <w:lvl w:ilvl="8" w:tplc="F7C856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8A563B"/>
    <w:multiLevelType w:val="hybridMultilevel"/>
    <w:tmpl w:val="BA560D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765976">
    <w:abstractNumId w:val="3"/>
  </w:num>
  <w:num w:numId="2" w16cid:durableId="2086410128">
    <w:abstractNumId w:val="0"/>
  </w:num>
  <w:num w:numId="3" w16cid:durableId="1265727395">
    <w:abstractNumId w:val="4"/>
  </w:num>
  <w:num w:numId="4" w16cid:durableId="1767312939">
    <w:abstractNumId w:val="2"/>
  </w:num>
  <w:num w:numId="5" w16cid:durableId="699208392">
    <w:abstractNumId w:val="1"/>
  </w:num>
  <w:num w:numId="6" w16cid:durableId="48034558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4C82"/>
    <w:rsid w:val="00054D9D"/>
    <w:rsid w:val="00070ED6"/>
    <w:rsid w:val="000742DC"/>
    <w:rsid w:val="000777A2"/>
    <w:rsid w:val="00084C12"/>
    <w:rsid w:val="0009462C"/>
    <w:rsid w:val="00094B12"/>
    <w:rsid w:val="00096A2C"/>
    <w:rsid w:val="00096C46"/>
    <w:rsid w:val="000A296F"/>
    <w:rsid w:val="000A2A28"/>
    <w:rsid w:val="000A5476"/>
    <w:rsid w:val="000B192D"/>
    <w:rsid w:val="000B28EE"/>
    <w:rsid w:val="000B3E37"/>
    <w:rsid w:val="000B7166"/>
    <w:rsid w:val="000D04B0"/>
    <w:rsid w:val="000D4BBE"/>
    <w:rsid w:val="000E4D9F"/>
    <w:rsid w:val="000F1C57"/>
    <w:rsid w:val="000F5615"/>
    <w:rsid w:val="00115D19"/>
    <w:rsid w:val="001201EF"/>
    <w:rsid w:val="00124BFF"/>
    <w:rsid w:val="0012560E"/>
    <w:rsid w:val="00127108"/>
    <w:rsid w:val="00134B13"/>
    <w:rsid w:val="00146BC0"/>
    <w:rsid w:val="00153C41"/>
    <w:rsid w:val="00154381"/>
    <w:rsid w:val="00163690"/>
    <w:rsid w:val="001640A7"/>
    <w:rsid w:val="00164FA7"/>
    <w:rsid w:val="00166A03"/>
    <w:rsid w:val="001718A7"/>
    <w:rsid w:val="001737CF"/>
    <w:rsid w:val="00176083"/>
    <w:rsid w:val="00184CE7"/>
    <w:rsid w:val="00192F37"/>
    <w:rsid w:val="001A1CFE"/>
    <w:rsid w:val="001A70D2"/>
    <w:rsid w:val="001C288A"/>
    <w:rsid w:val="001D64ED"/>
    <w:rsid w:val="001D657B"/>
    <w:rsid w:val="001D7A6E"/>
    <w:rsid w:val="001D7B54"/>
    <w:rsid w:val="001E0209"/>
    <w:rsid w:val="001E5508"/>
    <w:rsid w:val="001E587C"/>
    <w:rsid w:val="001F2CA2"/>
    <w:rsid w:val="001F2CCC"/>
    <w:rsid w:val="002144C0"/>
    <w:rsid w:val="00217F9A"/>
    <w:rsid w:val="00222A4B"/>
    <w:rsid w:val="0022477D"/>
    <w:rsid w:val="002254E9"/>
    <w:rsid w:val="002278A9"/>
    <w:rsid w:val="002336F9"/>
    <w:rsid w:val="0024028F"/>
    <w:rsid w:val="00244ABC"/>
    <w:rsid w:val="00256E00"/>
    <w:rsid w:val="00281FF2"/>
    <w:rsid w:val="00282056"/>
    <w:rsid w:val="002857DE"/>
    <w:rsid w:val="00291567"/>
    <w:rsid w:val="002A22BF"/>
    <w:rsid w:val="002A2389"/>
    <w:rsid w:val="002A671D"/>
    <w:rsid w:val="002B3D4A"/>
    <w:rsid w:val="002B4D55"/>
    <w:rsid w:val="002B5EA0"/>
    <w:rsid w:val="002B6119"/>
    <w:rsid w:val="002C1F06"/>
    <w:rsid w:val="002C2E8D"/>
    <w:rsid w:val="002D3375"/>
    <w:rsid w:val="002D4E78"/>
    <w:rsid w:val="002D73D4"/>
    <w:rsid w:val="002F02A3"/>
    <w:rsid w:val="002F2022"/>
    <w:rsid w:val="002F4ABE"/>
    <w:rsid w:val="003018BA"/>
    <w:rsid w:val="0030395F"/>
    <w:rsid w:val="00305C92"/>
    <w:rsid w:val="003151C5"/>
    <w:rsid w:val="003223C8"/>
    <w:rsid w:val="003343CF"/>
    <w:rsid w:val="00341C48"/>
    <w:rsid w:val="00346FE9"/>
    <w:rsid w:val="0034759A"/>
    <w:rsid w:val="00347931"/>
    <w:rsid w:val="003503F6"/>
    <w:rsid w:val="003530DD"/>
    <w:rsid w:val="003541EE"/>
    <w:rsid w:val="00363783"/>
    <w:rsid w:val="00363F78"/>
    <w:rsid w:val="00383305"/>
    <w:rsid w:val="00385C12"/>
    <w:rsid w:val="003A0A5B"/>
    <w:rsid w:val="003A1176"/>
    <w:rsid w:val="003A2CB6"/>
    <w:rsid w:val="003A4E42"/>
    <w:rsid w:val="003C0BAE"/>
    <w:rsid w:val="003C4A0F"/>
    <w:rsid w:val="003D18A9"/>
    <w:rsid w:val="003D6CE2"/>
    <w:rsid w:val="003E1941"/>
    <w:rsid w:val="003E2FE6"/>
    <w:rsid w:val="003E49D5"/>
    <w:rsid w:val="003F38C0"/>
    <w:rsid w:val="00412946"/>
    <w:rsid w:val="00414E3C"/>
    <w:rsid w:val="0042244A"/>
    <w:rsid w:val="0042745A"/>
    <w:rsid w:val="00431D5C"/>
    <w:rsid w:val="004338FF"/>
    <w:rsid w:val="004362C6"/>
    <w:rsid w:val="00437FA2"/>
    <w:rsid w:val="0044079D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73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94D"/>
    <w:rsid w:val="006620D9"/>
    <w:rsid w:val="00671140"/>
    <w:rsid w:val="00671958"/>
    <w:rsid w:val="00675843"/>
    <w:rsid w:val="006778A1"/>
    <w:rsid w:val="00693F43"/>
    <w:rsid w:val="0069552F"/>
    <w:rsid w:val="00696477"/>
    <w:rsid w:val="006D050F"/>
    <w:rsid w:val="006D6139"/>
    <w:rsid w:val="006E5D65"/>
    <w:rsid w:val="006F1282"/>
    <w:rsid w:val="006F1FBC"/>
    <w:rsid w:val="006F31E2"/>
    <w:rsid w:val="006F39DC"/>
    <w:rsid w:val="00706544"/>
    <w:rsid w:val="007072BA"/>
    <w:rsid w:val="0071620A"/>
    <w:rsid w:val="00724677"/>
    <w:rsid w:val="00725459"/>
    <w:rsid w:val="007327BD"/>
    <w:rsid w:val="00734608"/>
    <w:rsid w:val="00735C1B"/>
    <w:rsid w:val="00745302"/>
    <w:rsid w:val="007461D6"/>
    <w:rsid w:val="00746EC8"/>
    <w:rsid w:val="00754D81"/>
    <w:rsid w:val="00755837"/>
    <w:rsid w:val="00757580"/>
    <w:rsid w:val="00763BF1"/>
    <w:rsid w:val="00766FD4"/>
    <w:rsid w:val="0078168C"/>
    <w:rsid w:val="00782DF8"/>
    <w:rsid w:val="007841FB"/>
    <w:rsid w:val="00787C2A"/>
    <w:rsid w:val="00787D1F"/>
    <w:rsid w:val="00790E27"/>
    <w:rsid w:val="007A4022"/>
    <w:rsid w:val="007A6E6E"/>
    <w:rsid w:val="007C3299"/>
    <w:rsid w:val="007C3BCC"/>
    <w:rsid w:val="007C4546"/>
    <w:rsid w:val="007C6A1F"/>
    <w:rsid w:val="007D6E56"/>
    <w:rsid w:val="007E0BB0"/>
    <w:rsid w:val="007E4BE8"/>
    <w:rsid w:val="007F36E5"/>
    <w:rsid w:val="007F4155"/>
    <w:rsid w:val="0081554D"/>
    <w:rsid w:val="0081707E"/>
    <w:rsid w:val="00834ECF"/>
    <w:rsid w:val="00842E2A"/>
    <w:rsid w:val="008449B3"/>
    <w:rsid w:val="0085747A"/>
    <w:rsid w:val="0086697F"/>
    <w:rsid w:val="00881351"/>
    <w:rsid w:val="00881563"/>
    <w:rsid w:val="00884922"/>
    <w:rsid w:val="00885F64"/>
    <w:rsid w:val="008917F9"/>
    <w:rsid w:val="00894FD0"/>
    <w:rsid w:val="008A45F7"/>
    <w:rsid w:val="008C0CC0"/>
    <w:rsid w:val="008C19A9"/>
    <w:rsid w:val="008C379D"/>
    <w:rsid w:val="008C5147"/>
    <w:rsid w:val="008C5359"/>
    <w:rsid w:val="008C5363"/>
    <w:rsid w:val="008D3DFB"/>
    <w:rsid w:val="008E41FE"/>
    <w:rsid w:val="008E64F4"/>
    <w:rsid w:val="008F0AF8"/>
    <w:rsid w:val="008F12C9"/>
    <w:rsid w:val="008F6E29"/>
    <w:rsid w:val="00901AF5"/>
    <w:rsid w:val="00915458"/>
    <w:rsid w:val="00915E98"/>
    <w:rsid w:val="00916188"/>
    <w:rsid w:val="00923D7D"/>
    <w:rsid w:val="00950747"/>
    <w:rsid w:val="009508DF"/>
    <w:rsid w:val="00950DAC"/>
    <w:rsid w:val="00954A07"/>
    <w:rsid w:val="00955133"/>
    <w:rsid w:val="009569D2"/>
    <w:rsid w:val="00997F14"/>
    <w:rsid w:val="009A78D9"/>
    <w:rsid w:val="009C3E31"/>
    <w:rsid w:val="009C54AE"/>
    <w:rsid w:val="009C788E"/>
    <w:rsid w:val="009D4BC6"/>
    <w:rsid w:val="009D6FA8"/>
    <w:rsid w:val="009D7A81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E0F"/>
    <w:rsid w:val="00A4382A"/>
    <w:rsid w:val="00A43BF6"/>
    <w:rsid w:val="00A53FA5"/>
    <w:rsid w:val="00A54817"/>
    <w:rsid w:val="00A601C8"/>
    <w:rsid w:val="00A60799"/>
    <w:rsid w:val="00A75563"/>
    <w:rsid w:val="00A77C4E"/>
    <w:rsid w:val="00A84C85"/>
    <w:rsid w:val="00A9116A"/>
    <w:rsid w:val="00A97DE1"/>
    <w:rsid w:val="00A97EA8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440F"/>
    <w:rsid w:val="00B06142"/>
    <w:rsid w:val="00B123DD"/>
    <w:rsid w:val="00B135B1"/>
    <w:rsid w:val="00B3130B"/>
    <w:rsid w:val="00B3242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3AC"/>
    <w:rsid w:val="00B90885"/>
    <w:rsid w:val="00BB4A37"/>
    <w:rsid w:val="00BB520A"/>
    <w:rsid w:val="00BD3869"/>
    <w:rsid w:val="00BD66E9"/>
    <w:rsid w:val="00BD6FF4"/>
    <w:rsid w:val="00BF2C41"/>
    <w:rsid w:val="00C058B4"/>
    <w:rsid w:val="00C05F44"/>
    <w:rsid w:val="00C131B5"/>
    <w:rsid w:val="00C156E0"/>
    <w:rsid w:val="00C16ABF"/>
    <w:rsid w:val="00C170AE"/>
    <w:rsid w:val="00C256D8"/>
    <w:rsid w:val="00C26CB7"/>
    <w:rsid w:val="00C324C1"/>
    <w:rsid w:val="00C3641A"/>
    <w:rsid w:val="00C36992"/>
    <w:rsid w:val="00C55AF7"/>
    <w:rsid w:val="00C56036"/>
    <w:rsid w:val="00C61DC5"/>
    <w:rsid w:val="00C67E92"/>
    <w:rsid w:val="00C70A26"/>
    <w:rsid w:val="00C766DF"/>
    <w:rsid w:val="00C804C7"/>
    <w:rsid w:val="00C8327D"/>
    <w:rsid w:val="00C91887"/>
    <w:rsid w:val="00C9281B"/>
    <w:rsid w:val="00C947B7"/>
    <w:rsid w:val="00C94B98"/>
    <w:rsid w:val="00CA2B96"/>
    <w:rsid w:val="00CA5089"/>
    <w:rsid w:val="00CA5DDE"/>
    <w:rsid w:val="00CB46CD"/>
    <w:rsid w:val="00CD6897"/>
    <w:rsid w:val="00CE5BAC"/>
    <w:rsid w:val="00CF1E33"/>
    <w:rsid w:val="00CF25BE"/>
    <w:rsid w:val="00CF5941"/>
    <w:rsid w:val="00CF78ED"/>
    <w:rsid w:val="00D02B25"/>
    <w:rsid w:val="00D02EBA"/>
    <w:rsid w:val="00D03D9C"/>
    <w:rsid w:val="00D17C3C"/>
    <w:rsid w:val="00D26B2C"/>
    <w:rsid w:val="00D352C9"/>
    <w:rsid w:val="00D367B2"/>
    <w:rsid w:val="00D425B2"/>
    <w:rsid w:val="00D428D6"/>
    <w:rsid w:val="00D552B2"/>
    <w:rsid w:val="00D608D1"/>
    <w:rsid w:val="00D66960"/>
    <w:rsid w:val="00D74119"/>
    <w:rsid w:val="00D8075B"/>
    <w:rsid w:val="00D8678B"/>
    <w:rsid w:val="00D942D5"/>
    <w:rsid w:val="00DA2114"/>
    <w:rsid w:val="00DC01AC"/>
    <w:rsid w:val="00DD6515"/>
    <w:rsid w:val="00DE09C0"/>
    <w:rsid w:val="00DE4A14"/>
    <w:rsid w:val="00DF320D"/>
    <w:rsid w:val="00DF3687"/>
    <w:rsid w:val="00DF71C8"/>
    <w:rsid w:val="00E129B8"/>
    <w:rsid w:val="00E21E7D"/>
    <w:rsid w:val="00E22FBC"/>
    <w:rsid w:val="00E24BF5"/>
    <w:rsid w:val="00E25338"/>
    <w:rsid w:val="00E37DD1"/>
    <w:rsid w:val="00E51E44"/>
    <w:rsid w:val="00E5631A"/>
    <w:rsid w:val="00E63348"/>
    <w:rsid w:val="00E77E88"/>
    <w:rsid w:val="00E8107D"/>
    <w:rsid w:val="00E856D9"/>
    <w:rsid w:val="00E87C88"/>
    <w:rsid w:val="00E93ABF"/>
    <w:rsid w:val="00E960BB"/>
    <w:rsid w:val="00E96FA5"/>
    <w:rsid w:val="00E97A30"/>
    <w:rsid w:val="00EA0F46"/>
    <w:rsid w:val="00EA2074"/>
    <w:rsid w:val="00EA4832"/>
    <w:rsid w:val="00EA4E9D"/>
    <w:rsid w:val="00EA52AF"/>
    <w:rsid w:val="00EB5401"/>
    <w:rsid w:val="00EC0E9B"/>
    <w:rsid w:val="00EC35AB"/>
    <w:rsid w:val="00EC4899"/>
    <w:rsid w:val="00ED03AB"/>
    <w:rsid w:val="00ED1894"/>
    <w:rsid w:val="00ED32D2"/>
    <w:rsid w:val="00EE32DE"/>
    <w:rsid w:val="00EE5457"/>
    <w:rsid w:val="00F070AB"/>
    <w:rsid w:val="00F1241F"/>
    <w:rsid w:val="00F17567"/>
    <w:rsid w:val="00F27A7B"/>
    <w:rsid w:val="00F505BB"/>
    <w:rsid w:val="00F526AF"/>
    <w:rsid w:val="00F617C3"/>
    <w:rsid w:val="00F628F7"/>
    <w:rsid w:val="00F62FFD"/>
    <w:rsid w:val="00F7066B"/>
    <w:rsid w:val="00F7179C"/>
    <w:rsid w:val="00F7515C"/>
    <w:rsid w:val="00F76273"/>
    <w:rsid w:val="00F83B28"/>
    <w:rsid w:val="00FA46E5"/>
    <w:rsid w:val="00FA5B96"/>
    <w:rsid w:val="00FB7DBA"/>
    <w:rsid w:val="00FC1C25"/>
    <w:rsid w:val="00FC3F45"/>
    <w:rsid w:val="00FD503F"/>
    <w:rsid w:val="00FD7589"/>
    <w:rsid w:val="00FF016A"/>
    <w:rsid w:val="00FF1401"/>
    <w:rsid w:val="00FF5E7D"/>
    <w:rsid w:val="1ED134B3"/>
    <w:rsid w:val="4976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D824"/>
  <w15:docId w15:val="{E1A89CFF-E17A-40E9-A2A4-1B532E60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3bad7a4e9814f4ab2bcebe9e51475b7&amp;wdorigin=TEAMS-MAGLEV.teamsSdk_ns.rwc&amp;wdexp=TEAMS-TREATMENT&amp;wdhostclicktime=1773130135791&amp;wdenableroaming=1&amp;mscc=1&amp;hid=798FFEA1-2031-F000-CEE0-06AB31D5A0D1.0&amp;uih=sharepointcom&amp;wdlcid=pl-PL&amp;jsapi=1&amp;jsapiver=v2&amp;corrid=e248dde0-1ed7-b0f2-3070-5f4209db3da6&amp;usid=e248dde0-1ed7-b0f2-3070-5f4209db3da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9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3bad7a4e9814f4ab2bcebe9e51475b7&amp;wdorigin=TEAMS-MAGLEV.teamsSdk_ns.rwc&amp;wdexp=TEAMS-TREATMENT&amp;wdhostclicktime=1773130135791&amp;wdenableroaming=1&amp;mscc=1&amp;hid=798FFEA1-2031-F000-CEE0-06AB31D5A0D1.0&amp;uih=sharepointcom&amp;wdlcid=pl-PL&amp;jsapi=1&amp;jsapiver=v2&amp;corrid=e248dde0-1ed7-b0f2-3070-5f4209db3da6&amp;usid=e248dde0-1ed7-b0f2-3070-5f4209db3da6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9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F23B56-8E6F-4FFD-9621-3EE1B2019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86E508-107D-43C9-A925-78FD577A78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BFA5A-EBEF-472B-9310-481A49B39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F29E13-8364-4449-89B9-C792BBC572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1412</Words>
  <Characters>8472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2019-02-06T12:12:00Z</cp:lastPrinted>
  <dcterms:created xsi:type="dcterms:W3CDTF">2024-10-06T08:58:00Z</dcterms:created>
  <dcterms:modified xsi:type="dcterms:W3CDTF">2026-03-14T15:28:00Z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